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AAE1" w14:textId="6C35752E" w:rsidR="00B47D47" w:rsidRPr="00221D0E" w:rsidRDefault="00B47D47" w:rsidP="00B47D47">
      <w:pPr>
        <w:pStyle w:val="a4"/>
        <w:pBdr>
          <w:bottom w:val="single" w:sz="4" w:space="1" w:color="auto"/>
        </w:pBdr>
        <w:tabs>
          <w:tab w:val="right" w:pos="9638"/>
        </w:tabs>
        <w:ind w:right="-57"/>
        <w:rPr>
          <w:rFonts w:eastAsia="Arial Unicode MS" w:cs="Arial"/>
          <w:bCs/>
          <w:sz w:val="15"/>
          <w:szCs w:val="15"/>
          <w:lang w:val="sv-SE"/>
        </w:rPr>
      </w:pPr>
      <w:bookmarkStart w:id="0" w:name="_Hlk163236312"/>
      <w:bookmarkStart w:id="1" w:name="_Toc352077766"/>
      <w:bookmarkStart w:id="2" w:name="_Toc465354250"/>
      <w:r w:rsidRPr="00221D0E">
        <w:rPr>
          <w:rFonts w:eastAsia="Arial Unicode MS" w:cs="Arial"/>
          <w:bCs/>
          <w:sz w:val="20"/>
          <w:szCs w:val="15"/>
        </w:rPr>
        <w:t>3GPP TSG-SA WG2#1</w:t>
      </w:r>
      <w:r w:rsidR="006A16C3" w:rsidRPr="00221D0E">
        <w:rPr>
          <w:rFonts w:eastAsia="Arial Unicode MS" w:cs="Arial"/>
          <w:bCs/>
          <w:sz w:val="20"/>
          <w:szCs w:val="15"/>
        </w:rPr>
        <w:t>70</w:t>
      </w:r>
      <w:r w:rsidRPr="00221D0E">
        <w:rPr>
          <w:rFonts w:eastAsia="Arial Unicode MS" w:cs="Arial"/>
          <w:bCs/>
          <w:sz w:val="15"/>
          <w:szCs w:val="15"/>
          <w:lang w:val="sv-SE"/>
        </w:rPr>
        <w:tab/>
      </w:r>
      <w:r w:rsidRPr="00221D0E">
        <w:rPr>
          <w:rFonts w:eastAsia="Arial Unicode MS" w:cs="Arial"/>
          <w:bCs/>
          <w:sz w:val="20"/>
          <w:szCs w:val="15"/>
        </w:rPr>
        <w:t>S2-2</w:t>
      </w:r>
      <w:r w:rsidR="006A16C3" w:rsidRPr="00221D0E">
        <w:rPr>
          <w:rFonts w:eastAsia="Arial Unicode MS" w:cs="Arial"/>
          <w:bCs/>
          <w:sz w:val="20"/>
          <w:szCs w:val="15"/>
        </w:rPr>
        <w:t>50</w:t>
      </w:r>
      <w:r w:rsidR="009850C5">
        <w:rPr>
          <w:rFonts w:eastAsia="Arial Unicode MS" w:cs="Arial"/>
          <w:bCs/>
          <w:sz w:val="20"/>
          <w:szCs w:val="15"/>
        </w:rPr>
        <w:t>807</w:t>
      </w:r>
      <w:r w:rsidR="009850C5" w:rsidRPr="00B74919">
        <w:rPr>
          <w:rFonts w:eastAsia="Arial Unicode MS" w:cs="Arial"/>
          <w:bCs/>
          <w:sz w:val="20"/>
          <w:szCs w:val="15"/>
        </w:rPr>
        <w:t>6</w:t>
      </w:r>
      <w:r w:rsidR="000906E3" w:rsidRPr="00B74919">
        <w:rPr>
          <w:rFonts w:eastAsia="Arial Unicode MS" w:cs="Arial" w:hint="eastAsia"/>
          <w:bCs/>
          <w:sz w:val="20"/>
          <w:szCs w:val="15"/>
          <w:lang w:eastAsia="ko-KR"/>
        </w:rPr>
        <w:t>r1</w:t>
      </w:r>
      <w:r w:rsidR="00A54C95" w:rsidRPr="00B74919">
        <w:rPr>
          <w:rFonts w:eastAsia="Arial Unicode MS" w:cs="Arial"/>
          <w:bCs/>
          <w:sz w:val="20"/>
          <w:szCs w:val="15"/>
          <w:lang w:eastAsia="ko-KR"/>
        </w:rPr>
        <w:t>4</w:t>
      </w:r>
    </w:p>
    <w:p w14:paraId="3F3D4C76" w14:textId="0694A488" w:rsidR="00B47D47" w:rsidRPr="00B47D47" w:rsidRDefault="00221D0E" w:rsidP="00B47D47">
      <w:pPr>
        <w:pStyle w:val="a4"/>
        <w:pBdr>
          <w:bottom w:val="single" w:sz="4" w:space="1" w:color="auto"/>
        </w:pBdr>
        <w:tabs>
          <w:tab w:val="right" w:pos="9638"/>
        </w:tabs>
        <w:ind w:right="-57"/>
        <w:rPr>
          <w:rFonts w:eastAsia="Arial Unicode MS" w:cs="Arial"/>
          <w:bCs/>
          <w:sz w:val="20"/>
        </w:rPr>
      </w:pPr>
      <w:r w:rsidRPr="00221D0E">
        <w:rPr>
          <w:rFonts w:eastAsia="Arial Unicode MS" w:cs="Arial"/>
          <w:bCs/>
          <w:sz w:val="20"/>
          <w:szCs w:val="15"/>
        </w:rPr>
        <w:t>25 – 29 Aug, 2025, Goteborg , SE</w:t>
      </w:r>
      <w:r w:rsidR="00B47D47" w:rsidRPr="00B47D47">
        <w:rPr>
          <w:rFonts w:eastAsia="Arial Unicode MS" w:cs="Arial"/>
          <w:bCs/>
          <w:sz w:val="20"/>
        </w:rPr>
        <w:tab/>
      </w:r>
    </w:p>
    <w:p w14:paraId="0596C513" w14:textId="77777777" w:rsidR="00D569C8" w:rsidRDefault="00D569C8" w:rsidP="00D569C8">
      <w:pPr>
        <w:pStyle w:val="a4"/>
        <w:tabs>
          <w:tab w:val="right" w:pos="9639"/>
        </w:tabs>
      </w:pPr>
    </w:p>
    <w:p w14:paraId="04130BEC" w14:textId="75929F07" w:rsidR="00D569C8" w:rsidRPr="00B74919" w:rsidRDefault="00D569C8" w:rsidP="00D569C8">
      <w:pPr>
        <w:ind w:left="2127" w:hanging="2127"/>
        <w:rPr>
          <w:rFonts w:ascii="Arial" w:hAnsi="Arial" w:cs="Arial"/>
          <w:b/>
        </w:rPr>
      </w:pPr>
      <w:r w:rsidRPr="00B74919">
        <w:rPr>
          <w:rFonts w:ascii="Arial" w:hAnsi="Arial" w:cs="Arial"/>
          <w:b/>
        </w:rPr>
        <w:t>Source:</w:t>
      </w:r>
      <w:r w:rsidRPr="00B74919">
        <w:rPr>
          <w:rFonts w:ascii="Arial" w:hAnsi="Arial" w:cs="Arial"/>
          <w:b/>
        </w:rPr>
        <w:tab/>
      </w:r>
      <w:r w:rsidRPr="00B74919">
        <w:rPr>
          <w:rFonts w:ascii="Arial" w:hAnsi="Arial" w:cs="Arial" w:hint="eastAsia"/>
          <w:b/>
          <w:lang w:eastAsia="ko-KR"/>
        </w:rPr>
        <w:t>Xiaomi</w:t>
      </w:r>
      <w:r w:rsidRPr="00B74919">
        <w:rPr>
          <w:rFonts w:ascii="Arial" w:hAnsi="Arial" w:cs="Arial"/>
          <w:b/>
        </w:rPr>
        <w:t xml:space="preserve">, </w:t>
      </w:r>
      <w:r w:rsidRPr="00B74919">
        <w:rPr>
          <w:rFonts w:ascii="Arial" w:hAnsi="Arial" w:cs="Arial" w:hint="eastAsia"/>
          <w:b/>
          <w:lang w:eastAsia="ko-KR"/>
        </w:rPr>
        <w:t>Apple (</w:t>
      </w:r>
      <w:r w:rsidRPr="00B74919">
        <w:rPr>
          <w:rFonts w:ascii="Arial" w:hAnsi="Arial" w:cs="Arial"/>
          <w:b/>
          <w:lang w:eastAsia="ko-KR"/>
        </w:rPr>
        <w:t>Rapporteur</w:t>
      </w:r>
      <w:r w:rsidRPr="00B74919">
        <w:rPr>
          <w:rFonts w:ascii="Arial" w:hAnsi="Arial" w:cs="Arial" w:hint="eastAsia"/>
          <w:b/>
          <w:lang w:eastAsia="ko-KR"/>
        </w:rPr>
        <w:t>s)</w:t>
      </w:r>
    </w:p>
    <w:p w14:paraId="69BD220A" w14:textId="119F9E5E" w:rsidR="00D569C8" w:rsidRPr="00B74919" w:rsidRDefault="00D569C8" w:rsidP="00D569C8">
      <w:pPr>
        <w:ind w:left="2127" w:hanging="2127"/>
        <w:rPr>
          <w:rFonts w:ascii="Arial" w:hAnsi="Arial" w:cs="Arial"/>
          <w:b/>
        </w:rPr>
      </w:pPr>
      <w:r w:rsidRPr="00B74919">
        <w:rPr>
          <w:rFonts w:ascii="Arial" w:hAnsi="Arial" w:cs="Arial"/>
          <w:b/>
        </w:rPr>
        <w:t>Title:</w:t>
      </w:r>
      <w:r w:rsidRPr="00B74919">
        <w:rPr>
          <w:rFonts w:ascii="Arial" w:hAnsi="Arial" w:cs="Arial"/>
          <w:b/>
        </w:rPr>
        <w:tab/>
        <w:t>Cover sheet for presentation of TR 23.700-</w:t>
      </w:r>
      <w:r w:rsidRPr="00B74919">
        <w:rPr>
          <w:rFonts w:ascii="Arial" w:hAnsi="Arial" w:cs="Arial" w:hint="eastAsia"/>
          <w:b/>
          <w:lang w:eastAsia="ko-KR"/>
        </w:rPr>
        <w:t>1</w:t>
      </w:r>
      <w:r w:rsidRPr="00B74919">
        <w:rPr>
          <w:rFonts w:ascii="Arial" w:hAnsi="Arial" w:cs="Arial"/>
          <w:b/>
        </w:rPr>
        <w:t>4 to TSG SA for information</w:t>
      </w:r>
    </w:p>
    <w:p w14:paraId="17CFDA83" w14:textId="43F86CA5" w:rsidR="00D569C8" w:rsidRPr="00B74919" w:rsidRDefault="00D569C8" w:rsidP="00D569C8">
      <w:pPr>
        <w:tabs>
          <w:tab w:val="left" w:pos="720"/>
          <w:tab w:val="left" w:pos="1440"/>
          <w:tab w:val="left" w:pos="2160"/>
          <w:tab w:val="left" w:pos="2880"/>
          <w:tab w:val="center" w:pos="4816"/>
        </w:tabs>
        <w:ind w:left="2127" w:hanging="2127"/>
        <w:rPr>
          <w:rFonts w:ascii="Arial" w:hAnsi="Arial" w:cs="Arial"/>
          <w:b/>
          <w:lang w:eastAsia="ko-KR"/>
        </w:rPr>
      </w:pPr>
      <w:r w:rsidRPr="00B74919">
        <w:rPr>
          <w:rFonts w:ascii="Arial" w:hAnsi="Arial" w:cs="Arial"/>
          <w:b/>
        </w:rPr>
        <w:t>Document for:</w:t>
      </w:r>
      <w:r w:rsidRPr="00B74919">
        <w:rPr>
          <w:rFonts w:ascii="Arial" w:hAnsi="Arial" w:cs="Arial"/>
          <w:b/>
        </w:rPr>
        <w:tab/>
      </w:r>
      <w:r w:rsidRPr="00B74919">
        <w:rPr>
          <w:rFonts w:ascii="Arial" w:hAnsi="Arial" w:cs="Arial"/>
          <w:b/>
        </w:rPr>
        <w:tab/>
      </w:r>
      <w:r w:rsidRPr="00B74919">
        <w:rPr>
          <w:rFonts w:ascii="Arial" w:hAnsi="Arial" w:cs="Arial" w:hint="eastAsia"/>
          <w:b/>
          <w:lang w:eastAsia="ko-KR"/>
        </w:rPr>
        <w:t>Approval</w:t>
      </w:r>
    </w:p>
    <w:p w14:paraId="1BFE9741" w14:textId="77777777" w:rsidR="00D569C8" w:rsidRPr="00B74919" w:rsidRDefault="00D569C8" w:rsidP="00D569C8">
      <w:pPr>
        <w:ind w:left="2127" w:hanging="2127"/>
        <w:rPr>
          <w:rFonts w:ascii="Arial" w:hAnsi="Arial" w:cs="Arial"/>
          <w:b/>
          <w:lang w:eastAsia="zh-CN"/>
        </w:rPr>
      </w:pPr>
      <w:r w:rsidRPr="00B74919">
        <w:rPr>
          <w:rFonts w:ascii="Arial" w:hAnsi="Arial" w:cs="Arial"/>
          <w:b/>
        </w:rPr>
        <w:t>Agenda Item:</w:t>
      </w:r>
      <w:r w:rsidRPr="00B74919">
        <w:rPr>
          <w:rFonts w:ascii="Arial" w:hAnsi="Arial" w:cs="Arial"/>
          <w:b/>
        </w:rPr>
        <w:tab/>
      </w:r>
      <w:r w:rsidRPr="00B74919">
        <w:rPr>
          <w:rFonts w:ascii="Arial" w:hAnsi="Arial" w:cs="Arial"/>
          <w:b/>
          <w:lang w:eastAsia="zh-CN"/>
        </w:rPr>
        <w:t>30.6</w:t>
      </w:r>
    </w:p>
    <w:p w14:paraId="10FD4CEB" w14:textId="72870805" w:rsidR="00D569C8" w:rsidRPr="00B74919" w:rsidRDefault="00D569C8" w:rsidP="00D569C8">
      <w:pPr>
        <w:ind w:left="2127" w:hanging="2127"/>
        <w:rPr>
          <w:rFonts w:ascii="Arial" w:hAnsi="Arial" w:cs="Arial"/>
          <w:b/>
        </w:rPr>
      </w:pPr>
      <w:r w:rsidRPr="00B74919">
        <w:rPr>
          <w:rFonts w:ascii="Arial" w:hAnsi="Arial" w:cs="Arial"/>
          <w:b/>
        </w:rPr>
        <w:t>Work Item / Release:</w:t>
      </w:r>
      <w:r w:rsidRPr="00B74919">
        <w:rPr>
          <w:rFonts w:ascii="Arial" w:hAnsi="Arial" w:cs="Arial"/>
          <w:b/>
        </w:rPr>
        <w:tab/>
        <w:t>FS_Sensing_ARC</w:t>
      </w:r>
      <w:r w:rsidRPr="00B74919">
        <w:rPr>
          <w:rFonts w:ascii="Arial" w:hAnsi="Arial" w:cs="Arial" w:hint="eastAsia"/>
          <w:b/>
          <w:lang w:eastAsia="ko-KR"/>
        </w:rPr>
        <w:t xml:space="preserve"> </w:t>
      </w:r>
      <w:r w:rsidRPr="00B74919">
        <w:rPr>
          <w:rFonts w:ascii="Arial" w:hAnsi="Arial" w:cs="Arial"/>
          <w:b/>
        </w:rPr>
        <w:t>/ Rel-20</w:t>
      </w:r>
    </w:p>
    <w:p w14:paraId="607C7E9A" w14:textId="341EC43C" w:rsidR="00D569C8" w:rsidRPr="00AB457D" w:rsidRDefault="00D569C8" w:rsidP="00D569C8">
      <w:pPr>
        <w:pBdr>
          <w:bottom w:val="single" w:sz="6" w:space="1" w:color="auto"/>
        </w:pBdr>
        <w:rPr>
          <w:rFonts w:ascii="Arial" w:hAnsi="Arial" w:cs="Arial"/>
          <w:i/>
        </w:rPr>
      </w:pPr>
      <w:r w:rsidRPr="00B74919">
        <w:rPr>
          <w:rFonts w:ascii="Arial" w:hAnsi="Arial" w:cs="Arial"/>
          <w:i/>
        </w:rPr>
        <w:t>Abstract of the contribution: This contribution proposes the TR 23.700-</w:t>
      </w:r>
      <w:r w:rsidRPr="00B74919">
        <w:rPr>
          <w:rFonts w:ascii="Arial" w:hAnsi="Arial" w:cs="Arial" w:hint="eastAsia"/>
          <w:i/>
          <w:lang w:eastAsia="ko-KR"/>
        </w:rPr>
        <w:t>1</w:t>
      </w:r>
      <w:r w:rsidRPr="00B74919">
        <w:rPr>
          <w:rFonts w:ascii="Arial" w:hAnsi="Arial" w:cs="Arial"/>
          <w:i/>
        </w:rPr>
        <w:t>4 to be sent to TSG-SA#109 for information.</w:t>
      </w:r>
    </w:p>
    <w:p w14:paraId="4F213D29" w14:textId="77777777" w:rsidR="00D569C8" w:rsidRPr="00D569C8" w:rsidRDefault="00D569C8" w:rsidP="00B47D47">
      <w:pPr>
        <w:spacing w:after="60"/>
        <w:ind w:left="1985" w:hanging="1985"/>
        <w:rPr>
          <w:rFonts w:ascii="Arial" w:hAnsi="Arial" w:cs="Arial"/>
          <w:b/>
          <w:lang w:eastAsia="ko-KR"/>
        </w:rPr>
      </w:pPr>
    </w:p>
    <w:p w14:paraId="17CD2447" w14:textId="59DD4624" w:rsidR="00B47D47" w:rsidRPr="00D569C8" w:rsidRDefault="00B47D47" w:rsidP="00B47D47">
      <w:pPr>
        <w:spacing w:after="60"/>
        <w:ind w:left="1985" w:hanging="1985"/>
        <w:rPr>
          <w:rFonts w:ascii="Arial" w:eastAsia="等线" w:hAnsi="Arial" w:cs="Arial"/>
          <w:b/>
          <w:lang w:eastAsia="ko-KR"/>
        </w:rPr>
      </w:pPr>
      <w:r w:rsidRPr="00D569C8">
        <w:rPr>
          <w:rFonts w:ascii="Arial" w:eastAsia="等线" w:hAnsi="Arial" w:cs="Arial"/>
          <w:b/>
          <w:lang w:eastAsia="ko-KR"/>
        </w:rPr>
        <w:t>Title:</w:t>
      </w:r>
      <w:r w:rsidRPr="00D569C8">
        <w:rPr>
          <w:rFonts w:ascii="Arial" w:eastAsia="等线" w:hAnsi="Arial" w:cs="Arial"/>
          <w:b/>
          <w:lang w:eastAsia="ko-KR"/>
        </w:rPr>
        <w:tab/>
        <w:t>Presentation of TR 23.700-</w:t>
      </w:r>
      <w:r w:rsidR="00221D0E" w:rsidRPr="00D569C8">
        <w:rPr>
          <w:rFonts w:ascii="Arial" w:eastAsia="等线" w:hAnsi="Arial" w:cs="Arial"/>
          <w:b/>
          <w:lang w:eastAsia="ko-KR"/>
        </w:rPr>
        <w:t>1</w:t>
      </w:r>
      <w:r w:rsidRPr="00D569C8">
        <w:rPr>
          <w:rFonts w:ascii="Arial" w:eastAsia="等线" w:hAnsi="Arial" w:cs="Arial"/>
          <w:b/>
          <w:lang w:eastAsia="ko-KR"/>
        </w:rPr>
        <w:t>4 to TSG SA for information, Versio</w:t>
      </w:r>
      <w:r w:rsidRPr="00B74919">
        <w:rPr>
          <w:rFonts w:ascii="Arial" w:eastAsia="等线" w:hAnsi="Arial" w:cs="Arial"/>
          <w:b/>
          <w:lang w:eastAsia="ko-KR"/>
        </w:rPr>
        <w:t xml:space="preserve">n </w:t>
      </w:r>
      <w:r w:rsidR="007F7D7E" w:rsidRPr="00B74919">
        <w:rPr>
          <w:rFonts w:ascii="Arial" w:eastAsia="等线" w:hAnsi="Arial" w:cs="Arial"/>
          <w:b/>
          <w:lang w:eastAsia="ko-KR"/>
        </w:rPr>
        <w:t>0.0.3</w:t>
      </w:r>
    </w:p>
    <w:p w14:paraId="33F586FE"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t>SA WG2</w:t>
      </w:r>
    </w:p>
    <w:p w14:paraId="6D4897E3"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t>Information</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630F5C85" w14:textId="1DF55505" w:rsidR="009075D4" w:rsidRPr="00415549" w:rsidRDefault="009075D4" w:rsidP="009075D4">
      <w:r w:rsidRPr="00415549">
        <w:t xml:space="preserve">This Technical Report </w:t>
      </w:r>
      <w:r w:rsidR="00CB7DEE">
        <w:t>explores</w:t>
      </w:r>
      <w:r w:rsidRPr="00415549">
        <w:t xml:space="preserve"> function enhancement, end to end service operations and procedures to support Integrated Sensing and Communication</w:t>
      </w:r>
      <w:r w:rsidR="00CB7DEE">
        <w:t xml:space="preserve">, </w:t>
      </w:r>
      <w:r w:rsidR="00116364">
        <w:t>to</w:t>
      </w:r>
      <w:r w:rsidR="00CB7DEE">
        <w:rPr>
          <w:lang w:eastAsia="zh-CN"/>
        </w:rPr>
        <w:t xml:space="preserve"> support</w:t>
      </w:r>
      <w:r w:rsidR="00CB7DEE">
        <w:t xml:space="preserve"> </w:t>
      </w:r>
      <w:proofErr w:type="spellStart"/>
      <w:r w:rsidR="009850C5" w:rsidRPr="002D1676">
        <w:t>gNB</w:t>
      </w:r>
      <w:proofErr w:type="spellEnd"/>
      <w:r w:rsidR="009850C5" w:rsidRPr="002D1676">
        <w:t xml:space="preserve">-based </w:t>
      </w:r>
      <w:r w:rsidR="00CB7DEE">
        <w:rPr>
          <w:lang w:eastAsia="zh-CN"/>
        </w:rPr>
        <w:t>sensing operations</w:t>
      </w:r>
      <w:r w:rsidR="00CB7DEE">
        <w:rPr>
          <w:rFonts w:eastAsia="等线"/>
          <w:lang w:eastAsia="zh-CN"/>
        </w:rPr>
        <w:t xml:space="preserve"> for aerial object (</w:t>
      </w:r>
      <w:proofErr w:type="gramStart"/>
      <w:r w:rsidR="00CB7DEE">
        <w:rPr>
          <w:rFonts w:eastAsia="等线"/>
          <w:lang w:eastAsia="zh-CN"/>
        </w:rPr>
        <w:t>e.g.</w:t>
      </w:r>
      <w:proofErr w:type="gramEnd"/>
      <w:r w:rsidR="00CB7DEE">
        <w:rPr>
          <w:rFonts w:eastAsia="等线"/>
          <w:lang w:eastAsia="zh-CN"/>
        </w:rPr>
        <w:t xml:space="preserve"> drone) detection and tracking use case.</w:t>
      </w:r>
      <w:r w:rsidR="00116364">
        <w:rPr>
          <w:rFonts w:eastAsia="等线"/>
          <w:lang w:eastAsia="zh-CN"/>
        </w:rPr>
        <w:t xml:space="preserve"> </w:t>
      </w:r>
      <w:r w:rsidR="00116364">
        <w:t>T</w:t>
      </w:r>
      <w:r w:rsidRPr="00415549">
        <w:t xml:space="preserve">he scope covers relevant system architecture design aspects including service authorization and revocation, discovery and </w:t>
      </w:r>
      <w:r w:rsidR="00A41AF2">
        <w:t>(re-)</w:t>
      </w:r>
      <w:r w:rsidRPr="00415549">
        <w:t>selection of sensing entities/functions, sensing data collection</w:t>
      </w:r>
      <w:r w:rsidR="00A41AF2">
        <w:t>/transport</w:t>
      </w:r>
      <w:r w:rsidRPr="00415549">
        <w:t xml:space="preserve"> and result exposure, and configuration </w:t>
      </w:r>
      <w:r w:rsidR="00116364">
        <w:t xml:space="preserve">of </w:t>
      </w:r>
      <w:r w:rsidRPr="00415549">
        <w:t>parameters</w:t>
      </w:r>
      <w:r w:rsidR="00A41AF2">
        <w:t xml:space="preserve"> to sensing entities</w:t>
      </w:r>
      <w:r w:rsidRPr="00415549">
        <w:t>.</w:t>
      </w:r>
    </w:p>
    <w:p w14:paraId="787DC60F" w14:textId="620E76EE" w:rsidR="00D87DD9" w:rsidRPr="00116364" w:rsidRDefault="00B74919" w:rsidP="00B74919">
      <w:pPr>
        <w:pStyle w:val="NO"/>
      </w:pPr>
      <w:r w:rsidRPr="00B74919">
        <w:t xml:space="preserve">NOTE: </w:t>
      </w:r>
      <w:r w:rsidR="00D87DD9" w:rsidRPr="00B74919">
        <w:t xml:space="preserve">Coordination with RAN WGs, SA3 and SA5 for the </w:t>
      </w:r>
      <w:r w:rsidR="00544242" w:rsidRPr="00B74919">
        <w:t>relevant</w:t>
      </w:r>
      <w:r w:rsidR="00D87DD9" w:rsidRPr="00B74919">
        <w:t xml:space="preserve"> architecture aspects </w:t>
      </w:r>
      <w:r w:rsidR="00A54C95" w:rsidRPr="00B74919">
        <w:t xml:space="preserve">are </w:t>
      </w:r>
      <w:r w:rsidR="00EA35DB" w:rsidRPr="00B74919">
        <w:t>required.</w:t>
      </w: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5D5D3074" w:rsidR="00BE5763" w:rsidRPr="00B74919" w:rsidRDefault="00BE5763" w:rsidP="00B74919">
      <w:r w:rsidRPr="00B74919">
        <w:t>This is the first presentation to TSG SA for information only.</w:t>
      </w:r>
    </w:p>
    <w:p w14:paraId="3BF4D615" w14:textId="50C2D44F" w:rsidR="00BE5763" w:rsidRPr="00B74919" w:rsidRDefault="00BE5763" w:rsidP="00B74919">
      <w:r w:rsidRPr="00B74919">
        <w:t xml:space="preserve">The TR is considered </w:t>
      </w:r>
      <w:r w:rsidR="00972289" w:rsidRPr="00B74919">
        <w:t>6</w:t>
      </w:r>
      <w:r w:rsidR="00E3224E" w:rsidRPr="00B74919">
        <w:t>5</w:t>
      </w:r>
      <w:r w:rsidRPr="00B74919">
        <w:t>% complete.</w:t>
      </w:r>
    </w:p>
    <w:p w14:paraId="2D38F54E" w14:textId="77777777" w:rsidR="003E379C" w:rsidRPr="00B47D47" w:rsidRDefault="003E379C" w:rsidP="003E379C">
      <w:pPr>
        <w:tabs>
          <w:tab w:val="left" w:pos="3119"/>
        </w:tabs>
        <w:rPr>
          <w:rFonts w:ascii="Arial" w:hAnsi="Arial" w:cs="Arial"/>
          <w:color w:val="000000"/>
          <w:sz w:val="22"/>
        </w:rPr>
      </w:pPr>
    </w:p>
    <w:p w14:paraId="7D276C9A" w14:textId="53CBD20B" w:rsidR="003E379C"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Outstanding Issues:</w:t>
      </w:r>
    </w:p>
    <w:p w14:paraId="2DE3306D" w14:textId="681130D4" w:rsidR="003B5D93" w:rsidRPr="00B74919" w:rsidRDefault="000906E3" w:rsidP="00B74919">
      <w:bookmarkStart w:id="3" w:name="_Hlk207802313"/>
      <w:r w:rsidRPr="00B74919">
        <w:rPr>
          <w:rFonts w:hint="eastAsia"/>
        </w:rPr>
        <w:t>T</w:t>
      </w:r>
      <w:r w:rsidR="00490891" w:rsidRPr="00B74919">
        <w:t>he</w:t>
      </w:r>
      <w:r w:rsidR="00C219C7" w:rsidRPr="00B74919">
        <w:t xml:space="preserve"> </w:t>
      </w:r>
      <w:r w:rsidR="00937D1D" w:rsidRPr="00B74919">
        <w:t>architecture</w:t>
      </w:r>
      <w:r w:rsidR="00E23B11" w:rsidRPr="00B74919">
        <w:t>(s)</w:t>
      </w:r>
      <w:r w:rsidR="00937D1D" w:rsidRPr="00B74919">
        <w:t xml:space="preserve"> and related procedures need to be determined</w:t>
      </w:r>
      <w:r w:rsidR="005C3A05" w:rsidRPr="00B74919">
        <w:t xml:space="preserve"> and completed</w:t>
      </w:r>
      <w:r w:rsidR="00C36B48" w:rsidRPr="00B74919">
        <w:t>, solutions</w:t>
      </w:r>
      <w:r w:rsidR="00B705DD" w:rsidRPr="00B74919">
        <w:t xml:space="preserve"> need to be</w:t>
      </w:r>
      <w:r w:rsidR="00C36B48" w:rsidRPr="00B74919">
        <w:t xml:space="preserve"> finalized</w:t>
      </w:r>
      <w:r w:rsidRPr="00B74919">
        <w:rPr>
          <w:rFonts w:hint="eastAsia"/>
        </w:rPr>
        <w:t xml:space="preserve"> </w:t>
      </w:r>
      <w:r w:rsidR="00060BD4" w:rsidRPr="00B74919">
        <w:t xml:space="preserve">(e.g., address editor’s notes etc.) </w:t>
      </w:r>
      <w:r w:rsidRPr="00B74919">
        <w:rPr>
          <w:rFonts w:hint="eastAsia"/>
        </w:rPr>
        <w:t xml:space="preserve">and </w:t>
      </w:r>
      <w:r w:rsidR="00C36B48" w:rsidRPr="00B74919">
        <w:t xml:space="preserve">study </w:t>
      </w:r>
      <w:r w:rsidR="0032129A" w:rsidRPr="00B74919">
        <w:t xml:space="preserve">to be </w:t>
      </w:r>
      <w:r w:rsidRPr="00B74919">
        <w:rPr>
          <w:rFonts w:hint="eastAsia"/>
        </w:rPr>
        <w:t>concluded</w:t>
      </w:r>
      <w:r w:rsidR="00C36B48" w:rsidRPr="00B74919">
        <w:t>.</w:t>
      </w:r>
      <w:r w:rsidR="00A41AF2" w:rsidRPr="00B74919">
        <w:t xml:space="preserve"> </w:t>
      </w:r>
      <w:r w:rsidR="00937D1D" w:rsidRPr="00B74919">
        <w:t>.</w:t>
      </w:r>
      <w:bookmarkEnd w:id="3"/>
      <w:r w:rsidR="00972289" w:rsidRPr="00B74919">
        <w:t xml:space="preserve"> </w:t>
      </w:r>
    </w:p>
    <w:p w14:paraId="3361E03F" w14:textId="7631F738" w:rsidR="00B74919" w:rsidRDefault="002428D7" w:rsidP="00B74919">
      <w:pPr>
        <w:pStyle w:val="NO"/>
      </w:pPr>
      <w:r w:rsidRPr="00B74919">
        <w:t>NOTE:</w:t>
      </w:r>
      <w:r w:rsidR="00DE68A0" w:rsidRPr="00B74919">
        <w:t xml:space="preserve"> </w:t>
      </w:r>
      <w:r w:rsidR="003C1435" w:rsidRPr="00B74919">
        <w:t xml:space="preserve">Solutions in the TR are not </w:t>
      </w:r>
      <w:r w:rsidR="00416198" w:rsidRPr="00B74919">
        <w:t>ready to be used as reference</w:t>
      </w:r>
      <w:r w:rsidR="009733CA" w:rsidRPr="00B74919">
        <w:t>s</w:t>
      </w:r>
      <w:r w:rsidR="00416198" w:rsidRPr="00B74919">
        <w:t xml:space="preserve"> for other WGs' work.</w:t>
      </w:r>
      <w:r w:rsidR="000743F8">
        <w:t xml:space="preserve"> </w:t>
      </w:r>
      <w:r w:rsidR="00396A12">
        <w:t xml:space="preserve">  </w:t>
      </w:r>
      <w:r>
        <w:t xml:space="preserve"> </w:t>
      </w:r>
    </w:p>
    <w:p w14:paraId="75E60937" w14:textId="77777777" w:rsidR="00B74919" w:rsidRPr="00B74919" w:rsidRDefault="00B74919" w:rsidP="00B74919"/>
    <w:p w14:paraId="3D2B0891"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Contentious Issues:</w:t>
      </w:r>
    </w:p>
    <w:p w14:paraId="36F47E8A" w14:textId="77777777" w:rsidR="003E379C" w:rsidRPr="00B47D47" w:rsidRDefault="003E379C" w:rsidP="003E379C">
      <w:pPr>
        <w:tabs>
          <w:tab w:val="left" w:pos="3119"/>
        </w:tabs>
        <w:rPr>
          <w:rFonts w:ascii="Arial" w:hAnsi="Arial" w:cs="Arial"/>
          <w:sz w:val="22"/>
        </w:rPr>
      </w:pPr>
      <w:r w:rsidRPr="00B47D47">
        <w:rPr>
          <w:rFonts w:ascii="Arial" w:hAnsi="Arial" w:cs="Arial"/>
          <w:sz w:val="22"/>
        </w:rPr>
        <w:t>None.</w:t>
      </w:r>
    </w:p>
    <w:sectPr w:rsidR="003E379C" w:rsidRPr="00B47D47"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21C80" w14:textId="77777777" w:rsidR="007F487E" w:rsidRDefault="007F487E">
      <w:r>
        <w:separator/>
      </w:r>
    </w:p>
  </w:endnote>
  <w:endnote w:type="continuationSeparator" w:id="0">
    <w:p w14:paraId="12B46C66" w14:textId="77777777" w:rsidR="007F487E" w:rsidRDefault="007F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D58C4" w14:textId="77777777" w:rsidR="007F487E" w:rsidRDefault="007F487E">
      <w:r>
        <w:separator/>
      </w:r>
    </w:p>
  </w:footnote>
  <w:footnote w:type="continuationSeparator" w:id="0">
    <w:p w14:paraId="600DB6A5" w14:textId="77777777" w:rsidR="007F487E" w:rsidRDefault="007F4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5B82BCC"/>
    <w:multiLevelType w:val="hybridMultilevel"/>
    <w:tmpl w:val="38F0BA82"/>
    <w:lvl w:ilvl="0" w:tplc="321011F4">
      <w:start w:val="7936"/>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4"/>
  </w:num>
  <w:num w:numId="5">
    <w:abstractNumId w:val="6"/>
  </w:num>
  <w:num w:numId="6">
    <w:abstractNumId w:val="10"/>
  </w:num>
  <w:num w:numId="7">
    <w:abstractNumId w:val="0"/>
  </w:num>
  <w:num w:numId="8">
    <w:abstractNumId w:val="1"/>
  </w:num>
  <w:num w:numId="9">
    <w:abstractNumId w:val="7"/>
  </w:num>
  <w:num w:numId="10">
    <w:abstractNumId w:val="5"/>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D4"/>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3F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6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5B9"/>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3F4"/>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364"/>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D53"/>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A9D"/>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2EB0"/>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432"/>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8D7"/>
    <w:rsid w:val="00242A88"/>
    <w:rsid w:val="00243227"/>
    <w:rsid w:val="0024372D"/>
    <w:rsid w:val="00243CB2"/>
    <w:rsid w:val="00243DB2"/>
    <w:rsid w:val="0024427B"/>
    <w:rsid w:val="002442A9"/>
    <w:rsid w:val="00245129"/>
    <w:rsid w:val="002457B3"/>
    <w:rsid w:val="00245DA8"/>
    <w:rsid w:val="00247551"/>
    <w:rsid w:val="00247977"/>
    <w:rsid w:val="002502B4"/>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29A"/>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A12"/>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5D93"/>
    <w:rsid w:val="003B620B"/>
    <w:rsid w:val="003B6CC5"/>
    <w:rsid w:val="003B6E45"/>
    <w:rsid w:val="003B7236"/>
    <w:rsid w:val="003B732F"/>
    <w:rsid w:val="003B7875"/>
    <w:rsid w:val="003B796F"/>
    <w:rsid w:val="003C08E5"/>
    <w:rsid w:val="003C0908"/>
    <w:rsid w:val="003C0AEA"/>
    <w:rsid w:val="003C0CE6"/>
    <w:rsid w:val="003C1435"/>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198"/>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DAD"/>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0891"/>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AF9"/>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242"/>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5775E"/>
    <w:rsid w:val="005604F4"/>
    <w:rsid w:val="00560C14"/>
    <w:rsid w:val="005616E5"/>
    <w:rsid w:val="00561D65"/>
    <w:rsid w:val="00562163"/>
    <w:rsid w:val="00562342"/>
    <w:rsid w:val="00562A9F"/>
    <w:rsid w:val="00562FF7"/>
    <w:rsid w:val="00563003"/>
    <w:rsid w:val="00563097"/>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40D"/>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47F"/>
    <w:rsid w:val="005C15E7"/>
    <w:rsid w:val="005C1867"/>
    <w:rsid w:val="005C1D1E"/>
    <w:rsid w:val="005C1E0D"/>
    <w:rsid w:val="005C316C"/>
    <w:rsid w:val="005C32BD"/>
    <w:rsid w:val="005C331D"/>
    <w:rsid w:val="005C3914"/>
    <w:rsid w:val="005C3A05"/>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541"/>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0AA"/>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DBC"/>
    <w:rsid w:val="006A2F83"/>
    <w:rsid w:val="006A30F1"/>
    <w:rsid w:val="006A31DA"/>
    <w:rsid w:val="006A345D"/>
    <w:rsid w:val="006A3629"/>
    <w:rsid w:val="006A41F0"/>
    <w:rsid w:val="006A43D2"/>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93D"/>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0EE2"/>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2A2"/>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A70"/>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2DE"/>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87E"/>
    <w:rsid w:val="007F4A88"/>
    <w:rsid w:val="007F4AAA"/>
    <w:rsid w:val="007F4B45"/>
    <w:rsid w:val="007F4D4D"/>
    <w:rsid w:val="007F4E9D"/>
    <w:rsid w:val="007F5CA7"/>
    <w:rsid w:val="007F5DBD"/>
    <w:rsid w:val="007F5FFB"/>
    <w:rsid w:val="007F61D1"/>
    <w:rsid w:val="007F6E60"/>
    <w:rsid w:val="007F71F3"/>
    <w:rsid w:val="007F744E"/>
    <w:rsid w:val="007F7635"/>
    <w:rsid w:val="007F7D7E"/>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4811"/>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241"/>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1F9"/>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A1B"/>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3DEB"/>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3A28"/>
    <w:rsid w:val="00934DC6"/>
    <w:rsid w:val="00935162"/>
    <w:rsid w:val="009351BD"/>
    <w:rsid w:val="00935639"/>
    <w:rsid w:val="0093621E"/>
    <w:rsid w:val="00936DD3"/>
    <w:rsid w:val="00936EE0"/>
    <w:rsid w:val="00936F1F"/>
    <w:rsid w:val="0093761C"/>
    <w:rsid w:val="00937D1D"/>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034"/>
    <w:rsid w:val="009703EC"/>
    <w:rsid w:val="00970A45"/>
    <w:rsid w:val="00970D81"/>
    <w:rsid w:val="009717DC"/>
    <w:rsid w:val="00971EE4"/>
    <w:rsid w:val="00971F9B"/>
    <w:rsid w:val="00972289"/>
    <w:rsid w:val="0097289C"/>
    <w:rsid w:val="00972D9E"/>
    <w:rsid w:val="009733CA"/>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0C5"/>
    <w:rsid w:val="009858A6"/>
    <w:rsid w:val="00985EAA"/>
    <w:rsid w:val="00985ECD"/>
    <w:rsid w:val="00986129"/>
    <w:rsid w:val="0098628F"/>
    <w:rsid w:val="00986C26"/>
    <w:rsid w:val="009879A3"/>
    <w:rsid w:val="00987A0A"/>
    <w:rsid w:val="00987B9F"/>
    <w:rsid w:val="0099001A"/>
    <w:rsid w:val="0099031F"/>
    <w:rsid w:val="00990D85"/>
    <w:rsid w:val="009918AF"/>
    <w:rsid w:val="009918D9"/>
    <w:rsid w:val="00991B88"/>
    <w:rsid w:val="009921D8"/>
    <w:rsid w:val="00992784"/>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8C9"/>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2FA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1AF2"/>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4C9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6CBD"/>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A31"/>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43C"/>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37CFC"/>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5DD"/>
    <w:rsid w:val="00B707C4"/>
    <w:rsid w:val="00B71733"/>
    <w:rsid w:val="00B71F6E"/>
    <w:rsid w:val="00B71FFF"/>
    <w:rsid w:val="00B7255B"/>
    <w:rsid w:val="00B72A4B"/>
    <w:rsid w:val="00B72AFD"/>
    <w:rsid w:val="00B72E7F"/>
    <w:rsid w:val="00B7340B"/>
    <w:rsid w:val="00B73AD6"/>
    <w:rsid w:val="00B74919"/>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DBA"/>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9C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B48"/>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27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B7DEE"/>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9C8"/>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DD9"/>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8B8"/>
    <w:rsid w:val="00DC3B16"/>
    <w:rsid w:val="00DC41E3"/>
    <w:rsid w:val="00DC42E6"/>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8A0"/>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1"/>
    <w:rsid w:val="00E23B16"/>
    <w:rsid w:val="00E24F83"/>
    <w:rsid w:val="00E2540E"/>
    <w:rsid w:val="00E25581"/>
    <w:rsid w:val="00E25C0A"/>
    <w:rsid w:val="00E26014"/>
    <w:rsid w:val="00E26CB0"/>
    <w:rsid w:val="00E273C8"/>
    <w:rsid w:val="00E27B64"/>
    <w:rsid w:val="00E27E7E"/>
    <w:rsid w:val="00E305B9"/>
    <w:rsid w:val="00E309BB"/>
    <w:rsid w:val="00E3224E"/>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5DB"/>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373"/>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4DDB"/>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4C38"/>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789973629">
      <w:bodyDiv w:val="1"/>
      <w:marLeft w:val="0"/>
      <w:marRight w:val="0"/>
      <w:marTop w:val="0"/>
      <w:marBottom w:val="0"/>
      <w:divBdr>
        <w:top w:val="none" w:sz="0" w:space="0" w:color="auto"/>
        <w:left w:val="none" w:sz="0" w:space="0" w:color="auto"/>
        <w:bottom w:val="none" w:sz="0" w:space="0" w:color="auto"/>
        <w:right w:val="none" w:sz="0" w:space="0" w:color="auto"/>
      </w:divBdr>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240</Words>
  <Characters>1369</Characters>
  <Application>Microsoft Office Word</Application>
  <DocSecurity>0</DocSecurity>
  <Lines>11</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[89#23] E-mail discussion on UL CA</vt:lpstr>
      <vt:lpstr>[89#23] E-mail discussion on UL CA</vt:lpstr>
    </vt:vector>
  </TitlesOfParts>
  <Company>MTK</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LiMeng</dc:creator>
  <dc:description/>
  <cp:lastModifiedBy>xm1</cp:lastModifiedBy>
  <cp:revision>3</cp:revision>
  <cp:lastPrinted>2017-11-09T01:38:00Z</cp:lastPrinted>
  <dcterms:created xsi:type="dcterms:W3CDTF">2025-09-05T04:09:00Z</dcterms:created>
  <dcterms:modified xsi:type="dcterms:W3CDTF">2025-09-05T04:12:00Z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3f049d70871711f080002d4000002d40">
    <vt:lpwstr>CWMrqk7Geq7SIiuwM6vhql8IHwSi0Ldk9xXjuu8rNIVrYB2FqhR0NR5eXNdmY6o4MM0B1tLQTIcPtzdcS0NNkxd8g==</vt:lpwstr>
  </property>
</Properties>
</file>